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80CA5" w14:textId="77777777" w:rsidR="004D7EC9" w:rsidRDefault="004D7EC9" w:rsidP="004D7E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A99F686" w14:textId="77777777" w:rsidR="004D7EC9" w:rsidRDefault="004D7EC9" w:rsidP="004D7E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Oxenbold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</w:t>
      </w:r>
    </w:p>
    <w:p w14:paraId="2F9351B1" w14:textId="77777777" w:rsidR="004D7EC9" w:rsidRDefault="004D7EC9" w:rsidP="004D7E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1B311" w14:textId="77777777" w:rsidR="004D7EC9" w:rsidRDefault="004D7EC9" w:rsidP="004D7E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2F5CC1" w14:textId="77777777" w:rsidR="004D7EC9" w:rsidRDefault="004D7EC9" w:rsidP="004D7E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bought the farm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Hyggs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Yard from Gillian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Leye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her husband.</w:t>
      </w:r>
    </w:p>
    <w:p w14:paraId="09064031" w14:textId="77777777" w:rsidR="004D7EC9" w:rsidRDefault="004D7EC9" w:rsidP="004D7E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Later that year he sold it to Richard de Ardern, the Vicar(q.v.).</w:t>
      </w:r>
    </w:p>
    <w:p w14:paraId="4FD956BD" w14:textId="77777777" w:rsidR="004D7EC9" w:rsidRDefault="004D7EC9" w:rsidP="004D7E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(V.C.H. Shropshire vol.10 pp.135-147)</w:t>
      </w:r>
    </w:p>
    <w:p w14:paraId="5FE180AD" w14:textId="77777777" w:rsidR="004D7EC9" w:rsidRDefault="004D7EC9" w:rsidP="004D7E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125BE4" w14:textId="77777777" w:rsidR="004D7EC9" w:rsidRDefault="004D7EC9" w:rsidP="004D7E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5C1B04" w14:textId="77777777" w:rsidR="004D7EC9" w:rsidRDefault="004D7EC9" w:rsidP="004D7E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3EC549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D1284" w14:textId="77777777" w:rsidR="004D7EC9" w:rsidRDefault="004D7EC9" w:rsidP="009139A6">
      <w:r>
        <w:separator/>
      </w:r>
    </w:p>
  </w:endnote>
  <w:endnote w:type="continuationSeparator" w:id="0">
    <w:p w14:paraId="272A3CC0" w14:textId="77777777" w:rsidR="004D7EC9" w:rsidRDefault="004D7E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48B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D9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EE4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4B032" w14:textId="77777777" w:rsidR="004D7EC9" w:rsidRDefault="004D7EC9" w:rsidP="009139A6">
      <w:r>
        <w:separator/>
      </w:r>
    </w:p>
  </w:footnote>
  <w:footnote w:type="continuationSeparator" w:id="0">
    <w:p w14:paraId="5720DBA3" w14:textId="77777777" w:rsidR="004D7EC9" w:rsidRDefault="004D7E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B5BD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63D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C6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EC9"/>
    <w:rsid w:val="000666E0"/>
    <w:rsid w:val="002510B7"/>
    <w:rsid w:val="004D7EC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887AA"/>
  <w15:chartTrackingRefBased/>
  <w15:docId w15:val="{D8A747BF-0174-49B1-BAD4-A8BCF44B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2022-03-06T15:41:00Z</dcterms:created>
  <dcterms:modified xsi:type="dcterms:W3CDTF">2022-03-06T15:41:00Z</dcterms:modified>
</cp:coreProperties>
</file>